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4" w:rsidRDefault="002E1B94" w:rsidP="00914558">
      <w:pPr>
        <w:pStyle w:val="BodyText"/>
        <w:ind w:left="3600" w:firstLine="900"/>
        <w:rPr>
          <w:b/>
          <w:bCs/>
          <w:lang w:val="en-US"/>
        </w:rPr>
      </w:pPr>
    </w:p>
    <w:p w:rsidR="002E1B94" w:rsidRDefault="002E1B94" w:rsidP="00914558">
      <w:pPr>
        <w:pStyle w:val="BodyText"/>
        <w:ind w:left="3600" w:firstLine="900"/>
        <w:rPr>
          <w:b/>
          <w:bCs/>
          <w:lang w:val="en-US"/>
        </w:rPr>
      </w:pPr>
    </w:p>
    <w:p w:rsidR="002E1B94" w:rsidRPr="00682C88" w:rsidRDefault="002E1B94" w:rsidP="00914558">
      <w:pPr>
        <w:pStyle w:val="BodyText"/>
        <w:ind w:left="3600" w:firstLine="900"/>
        <w:rPr>
          <w:b/>
          <w:bCs/>
        </w:rPr>
      </w:pPr>
      <w:r w:rsidRPr="00682C88">
        <w:rPr>
          <w:b/>
          <w:bCs/>
        </w:rPr>
        <w:t xml:space="preserve">ДО </w:t>
      </w:r>
    </w:p>
    <w:p w:rsidR="002E1B94" w:rsidRPr="00682C88" w:rsidRDefault="002E1B94" w:rsidP="00914558">
      <w:pPr>
        <w:ind w:firstLine="4500"/>
        <w:jc w:val="both"/>
        <w:rPr>
          <w:b/>
        </w:rPr>
      </w:pPr>
      <w:r w:rsidRPr="00682C88">
        <w:rPr>
          <w:b/>
        </w:rPr>
        <w:t xml:space="preserve">ОБЩИНА </w:t>
      </w:r>
      <w:r>
        <w:rPr>
          <w:b/>
        </w:rPr>
        <w:t>МАДЖАРОВО</w:t>
      </w:r>
    </w:p>
    <w:p w:rsidR="002E1B94" w:rsidRPr="00682C88" w:rsidRDefault="002E1B94" w:rsidP="00914558">
      <w:pPr>
        <w:ind w:firstLine="4500"/>
        <w:jc w:val="both"/>
        <w:rPr>
          <w:b/>
        </w:rPr>
      </w:pPr>
      <w:r>
        <w:rPr>
          <w:b/>
        </w:rPr>
        <w:t>ГР.МАДЖАРОВО</w:t>
      </w:r>
    </w:p>
    <w:p w:rsidR="002E1B94" w:rsidRPr="00682C88" w:rsidRDefault="002E1B94" w:rsidP="00914558">
      <w:pPr>
        <w:ind w:firstLine="4500"/>
        <w:jc w:val="both"/>
        <w:rPr>
          <w:b/>
        </w:rPr>
      </w:pPr>
      <w:r>
        <w:rPr>
          <w:b/>
        </w:rPr>
        <w:t>УЛ. „ПЕТЪР АНГЕЛОВ” № 1</w:t>
      </w:r>
    </w:p>
    <w:p w:rsidR="002E1B94" w:rsidRPr="00A6260D" w:rsidRDefault="002E1B94" w:rsidP="00914558">
      <w:pPr>
        <w:jc w:val="center"/>
        <w:rPr>
          <w:b/>
          <w:lang w:val="ru-RU"/>
        </w:rPr>
      </w:pPr>
    </w:p>
    <w:p w:rsidR="002E1B94" w:rsidRPr="00021F60" w:rsidRDefault="002E1B94" w:rsidP="00914558">
      <w:pPr>
        <w:pStyle w:val="Heading2"/>
        <w:keepNext w:val="0"/>
        <w:rPr>
          <w:sz w:val="28"/>
          <w:szCs w:val="28"/>
        </w:rPr>
      </w:pPr>
      <w:r w:rsidRPr="00720574">
        <w:rPr>
          <w:b w:val="0"/>
          <w:color w:val="0000FF"/>
          <w:sz w:val="26"/>
          <w:szCs w:val="26"/>
          <w:lang w:val="ru-RU"/>
        </w:rPr>
        <w:t xml:space="preserve">      </w:t>
      </w:r>
      <w:r>
        <w:t xml:space="preserve">                              </w:t>
      </w:r>
    </w:p>
    <w:p w:rsidR="002E1B94" w:rsidRPr="00021F60" w:rsidRDefault="002E1B94" w:rsidP="0091455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</w:t>
      </w:r>
      <w:r w:rsidRPr="00021F60">
        <w:rPr>
          <w:b/>
          <w:sz w:val="28"/>
          <w:szCs w:val="28"/>
        </w:rPr>
        <w:t>О Ф Е Р Т А</w:t>
      </w:r>
    </w:p>
    <w:p w:rsidR="002E1B94" w:rsidRDefault="002E1B94" w:rsidP="00914558">
      <w:pPr>
        <w:jc w:val="both"/>
        <w:rPr>
          <w:sz w:val="28"/>
          <w:szCs w:val="28"/>
        </w:rPr>
      </w:pPr>
    </w:p>
    <w:p w:rsidR="002E1B94" w:rsidRPr="00E9556C" w:rsidRDefault="002E1B94" w:rsidP="00914558">
      <w:pPr>
        <w:jc w:val="both"/>
        <w:rPr>
          <w:b/>
        </w:rPr>
      </w:pPr>
      <w:r w:rsidRPr="00E9556C">
        <w:rPr>
          <w:b/>
        </w:rPr>
        <w:tab/>
        <w:t xml:space="preserve">УВАЖАЕМИ ГОСПОДА, </w:t>
      </w:r>
    </w:p>
    <w:p w:rsidR="002E1B94" w:rsidRDefault="002E1B94" w:rsidP="00914558">
      <w:pPr>
        <w:ind w:firstLine="708"/>
      </w:pPr>
      <w:r w:rsidRPr="00360105">
        <w:t xml:space="preserve">       </w:t>
      </w:r>
    </w:p>
    <w:p w:rsidR="002E1B94" w:rsidRPr="00364470" w:rsidRDefault="002E1B94" w:rsidP="00364470">
      <w:pPr>
        <w:ind w:firstLine="708"/>
        <w:rPr>
          <w:b/>
        </w:rPr>
      </w:pPr>
      <w:r w:rsidRPr="00A6260D">
        <w:t>С настоящото, Ви представяме нашата Оферта за участие в обявената от Вас процедура за определяне на изпълнител с предмет</w:t>
      </w:r>
      <w:r>
        <w:t xml:space="preserve">: </w:t>
      </w:r>
      <w:r>
        <w:rPr>
          <w:b/>
        </w:rPr>
        <w:t>„Доставка на хранителни продукти, за нуждите на бюджетните дейности на територията на община Маджарово”</w:t>
      </w:r>
    </w:p>
    <w:p w:rsidR="002E1B94" w:rsidRPr="00021F60" w:rsidRDefault="002E1B94" w:rsidP="00914558">
      <w:pPr>
        <w:jc w:val="both"/>
        <w:rPr>
          <w:sz w:val="28"/>
          <w:szCs w:val="28"/>
        </w:rPr>
      </w:pPr>
    </w:p>
    <w:p w:rsidR="002E1B94" w:rsidRPr="00C92581" w:rsidRDefault="002E1B94" w:rsidP="00914558">
      <w:pPr>
        <w:tabs>
          <w:tab w:val="left" w:pos="1134"/>
        </w:tabs>
        <w:jc w:val="both"/>
      </w:pPr>
      <w:r w:rsidRPr="00C92581">
        <w:t xml:space="preserve">          ДЕКЛАРИРАМ</w:t>
      </w:r>
      <w:r>
        <w:t>, че сме</w:t>
      </w:r>
      <w:r w:rsidRPr="00C92581">
        <w:t xml:space="preserve"> запознати сме и приемаме условията</w:t>
      </w:r>
      <w:r>
        <w:t xml:space="preserve"> и реда на </w:t>
      </w:r>
      <w:r>
        <w:rPr>
          <w:rFonts w:ascii="TimesNewRomanPSMT" w:hAnsi="TimesNewRomanPSMT" w:cs="TimesNewRomanPSMT"/>
          <w:sz w:val="23"/>
          <w:szCs w:val="23"/>
        </w:rPr>
        <w:t>глава осма "а"</w:t>
      </w:r>
      <w:r w:rsidRPr="00360105">
        <w:t xml:space="preserve"> от ЗОП за възлагане на обществена поръчка</w:t>
      </w:r>
      <w:r>
        <w:t xml:space="preserve"> по чл. 14, ал. </w:t>
      </w:r>
      <w:r>
        <w:rPr>
          <w:lang w:val="en-US"/>
        </w:rPr>
        <w:t>4</w:t>
      </w:r>
      <w:r>
        <w:t>, т.</w:t>
      </w:r>
      <w:r>
        <w:rPr>
          <w:lang w:val="en-US"/>
        </w:rPr>
        <w:t>1</w:t>
      </w:r>
      <w:r>
        <w:t xml:space="preserve"> от ЗОП</w:t>
      </w:r>
      <w:r w:rsidRPr="00360105">
        <w:t xml:space="preserve"> чрез</w:t>
      </w:r>
      <w:r>
        <w:t xml:space="preserve"> публикуване на публична покана и приемаме конкретните изисквания на възложителя за изпълнение на поръчката.</w:t>
      </w:r>
    </w:p>
    <w:p w:rsidR="002E1B94" w:rsidRPr="00C92581" w:rsidRDefault="002E1B94" w:rsidP="00914558">
      <w:pPr>
        <w:tabs>
          <w:tab w:val="left" w:pos="1134"/>
        </w:tabs>
        <w:jc w:val="both"/>
      </w:pPr>
      <w:r w:rsidRPr="00C92581">
        <w:t xml:space="preserve">          Представената от нас о</w:t>
      </w:r>
      <w:r>
        <w:t xml:space="preserve">ферта е със срок на валидност </w:t>
      </w:r>
      <w:r w:rsidRPr="00C92581">
        <w:t xml:space="preserve">……………….. дни, считано от крайния срок за подаване на оферти и е съобразен с посочения в обявлението минимален срок на валидност на офертата </w:t>
      </w:r>
      <w:r>
        <w:t>90</w:t>
      </w:r>
      <w:r w:rsidRPr="00C92581">
        <w:t xml:space="preserve"> календарни дни. </w:t>
      </w:r>
    </w:p>
    <w:p w:rsidR="002E1B94" w:rsidRPr="000A41FE" w:rsidRDefault="002E1B94" w:rsidP="00914558">
      <w:pPr>
        <w:tabs>
          <w:tab w:val="left" w:pos="567"/>
          <w:tab w:val="left" w:pos="1134"/>
        </w:tabs>
        <w:jc w:val="both"/>
      </w:pPr>
      <w:r>
        <w:t xml:space="preserve"> </w:t>
      </w:r>
      <w:r w:rsidRPr="00C92581">
        <w:t xml:space="preserve">       </w:t>
      </w:r>
      <w:r>
        <w:t xml:space="preserve">   </w:t>
      </w:r>
      <w:r w:rsidRPr="00C92581">
        <w:t xml:space="preserve">Срок за изпълнение на поръчката – </w:t>
      </w:r>
      <w:r>
        <w:t>1 година</w:t>
      </w:r>
      <w:r w:rsidRPr="00C92581">
        <w:t>, считано от датата на подписване на договор за въ</w:t>
      </w:r>
      <w:r>
        <w:t>злагане на обществената поръчка</w:t>
      </w:r>
      <w:r w:rsidRPr="00C92581">
        <w:t>.</w:t>
      </w:r>
      <w:r>
        <w:t>Цената ще остане непроменена, независимо дали сме регистрирани по ЗДДС или ще се извърши регистрация по време на договора.</w:t>
      </w:r>
    </w:p>
    <w:p w:rsidR="002E1B94" w:rsidRDefault="002E1B94" w:rsidP="00914558">
      <w:pPr>
        <w:tabs>
          <w:tab w:val="left" w:pos="1134"/>
        </w:tabs>
        <w:ind w:firstLine="540"/>
        <w:jc w:val="both"/>
      </w:pPr>
      <w:r>
        <w:t xml:space="preserve"> </w:t>
      </w:r>
      <w:r w:rsidRPr="00FA44D5">
        <w:t>Заявявам, че сме запознати</w:t>
      </w:r>
      <w:r>
        <w:t xml:space="preserve"> и приемаме условията на възложителя.</w:t>
      </w:r>
    </w:p>
    <w:p w:rsidR="002E1B94" w:rsidRPr="00364470" w:rsidRDefault="002E1B94" w:rsidP="00364470">
      <w:pPr>
        <w:tabs>
          <w:tab w:val="left" w:pos="720"/>
          <w:tab w:val="left" w:pos="1134"/>
        </w:tabs>
        <w:jc w:val="both"/>
      </w:pPr>
      <w:r>
        <w:rPr>
          <w:sz w:val="28"/>
          <w:szCs w:val="28"/>
        </w:rPr>
        <w:t xml:space="preserve">  </w:t>
      </w:r>
      <w:r w:rsidRPr="00FA44D5">
        <w:t xml:space="preserve">      </w:t>
      </w:r>
      <w:r>
        <w:t xml:space="preserve"> </w:t>
      </w:r>
      <w:r w:rsidRPr="00021F60">
        <w:tab/>
      </w:r>
    </w:p>
    <w:p w:rsidR="002E1B94" w:rsidRPr="00021F60" w:rsidRDefault="002E1B94" w:rsidP="00914558">
      <w:pPr>
        <w:jc w:val="both"/>
        <w:rPr>
          <w:b/>
          <w:bCs/>
          <w:i/>
          <w:iCs/>
        </w:rPr>
      </w:pPr>
    </w:p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tbl>
      <w:tblPr>
        <w:tblW w:w="9180" w:type="dxa"/>
        <w:tblInd w:w="108" w:type="dxa"/>
        <w:tblLook w:val="0000"/>
      </w:tblPr>
      <w:tblGrid>
        <w:gridCol w:w="4500"/>
        <w:gridCol w:w="4680"/>
      </w:tblGrid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Дата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________/ _________ / 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Име и фамилия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Подпис на упълномощеното лице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 xml:space="preserve">Длъжност 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  <w:tr w:rsidR="002E1B94" w:rsidRPr="00BC5E40" w:rsidTr="00294283">
        <w:tc>
          <w:tcPr>
            <w:tcW w:w="4500" w:type="dxa"/>
          </w:tcPr>
          <w:p w:rsidR="002E1B94" w:rsidRPr="00BC5E40" w:rsidRDefault="002E1B94" w:rsidP="00294283">
            <w:pPr>
              <w:spacing w:line="360" w:lineRule="auto"/>
              <w:jc w:val="right"/>
              <w:rPr>
                <w:b/>
              </w:rPr>
            </w:pPr>
            <w:r w:rsidRPr="00BC5E40">
              <w:rPr>
                <w:b/>
              </w:rPr>
              <w:t>Наименование на участника</w:t>
            </w:r>
          </w:p>
        </w:tc>
        <w:tc>
          <w:tcPr>
            <w:tcW w:w="4680" w:type="dxa"/>
          </w:tcPr>
          <w:p w:rsidR="002E1B94" w:rsidRPr="00BC5E40" w:rsidRDefault="002E1B94" w:rsidP="00294283">
            <w:pPr>
              <w:spacing w:line="360" w:lineRule="auto"/>
              <w:jc w:val="both"/>
            </w:pPr>
            <w:r w:rsidRPr="00BC5E40">
              <w:t>__________________________</w:t>
            </w:r>
          </w:p>
        </w:tc>
      </w:tr>
    </w:tbl>
    <w:p w:rsidR="002E1B94" w:rsidRDefault="002E1B94" w:rsidP="00914558">
      <w:pPr>
        <w:jc w:val="both"/>
        <w:rPr>
          <w:b/>
          <w:bCs/>
          <w:i/>
          <w:iCs/>
          <w:sz w:val="28"/>
          <w:szCs w:val="28"/>
          <w:lang w:val="en-US"/>
        </w:rPr>
      </w:pPr>
    </w:p>
    <w:p w:rsidR="002E1B94" w:rsidRDefault="002E1B94"/>
    <w:sectPr w:rsidR="002E1B94" w:rsidSect="007C3E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0840C3"/>
    <w:multiLevelType w:val="hybridMultilevel"/>
    <w:tmpl w:val="6E62205C"/>
    <w:lvl w:ilvl="0" w:tplc="0402000F">
      <w:start w:val="1"/>
      <w:numFmt w:val="decimal"/>
      <w:lvlText w:val="%1."/>
      <w:lvlJc w:val="left"/>
      <w:pPr>
        <w:tabs>
          <w:tab w:val="num" w:pos="1234"/>
        </w:tabs>
        <w:ind w:left="123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4"/>
        </w:tabs>
        <w:ind w:left="195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74"/>
        </w:tabs>
        <w:ind w:left="267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94"/>
        </w:tabs>
        <w:ind w:left="339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114"/>
        </w:tabs>
        <w:ind w:left="411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834"/>
        </w:tabs>
        <w:ind w:left="483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554"/>
        </w:tabs>
        <w:ind w:left="555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74"/>
        </w:tabs>
        <w:ind w:left="627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94"/>
        </w:tabs>
        <w:ind w:left="6994" w:hanging="180"/>
      </w:pPr>
      <w:rPr>
        <w:rFonts w:cs="Times New Roman"/>
      </w:rPr>
    </w:lvl>
  </w:abstractNum>
  <w:abstractNum w:abstractNumId="1">
    <w:nsid w:val="71800FFC"/>
    <w:multiLevelType w:val="hybridMultilevel"/>
    <w:tmpl w:val="C83C398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558"/>
    <w:rsid w:val="00021F60"/>
    <w:rsid w:val="000A41FE"/>
    <w:rsid w:val="00141018"/>
    <w:rsid w:val="00294283"/>
    <w:rsid w:val="002E1B94"/>
    <w:rsid w:val="002E5627"/>
    <w:rsid w:val="00360105"/>
    <w:rsid w:val="00364470"/>
    <w:rsid w:val="004E2DEF"/>
    <w:rsid w:val="0058279C"/>
    <w:rsid w:val="00672F81"/>
    <w:rsid w:val="00682C88"/>
    <w:rsid w:val="006D40F2"/>
    <w:rsid w:val="00720574"/>
    <w:rsid w:val="007A32B5"/>
    <w:rsid w:val="007C3E3B"/>
    <w:rsid w:val="00914558"/>
    <w:rsid w:val="00A6260D"/>
    <w:rsid w:val="00BC5E40"/>
    <w:rsid w:val="00C92581"/>
    <w:rsid w:val="00CD1984"/>
    <w:rsid w:val="00E9556C"/>
    <w:rsid w:val="00EC5CDD"/>
    <w:rsid w:val="00ED724F"/>
    <w:rsid w:val="00FA4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558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14558"/>
    <w:pPr>
      <w:keepNext/>
      <w:widowControl w:val="0"/>
      <w:ind w:left="-851" w:firstLine="142"/>
      <w:jc w:val="both"/>
      <w:outlineLvl w:val="1"/>
    </w:pPr>
    <w:rPr>
      <w:b/>
      <w:sz w:val="20"/>
      <w:szCs w:val="20"/>
      <w:lang w:val="en-A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914558"/>
    <w:rPr>
      <w:rFonts w:ascii="Times New Roman" w:hAnsi="Times New Roman" w:cs="Times New Roman"/>
      <w:b/>
      <w:sz w:val="20"/>
      <w:szCs w:val="20"/>
      <w:lang w:val="en-AU" w:eastAsia="bg-BG"/>
    </w:rPr>
  </w:style>
  <w:style w:type="paragraph" w:styleId="BodyText">
    <w:name w:val="Body Text"/>
    <w:aliases w:val="Char"/>
    <w:basedOn w:val="Normal"/>
    <w:link w:val="BodyTextChar"/>
    <w:uiPriority w:val="99"/>
    <w:rsid w:val="00914558"/>
    <w:pPr>
      <w:spacing w:after="120"/>
    </w:pPr>
  </w:style>
  <w:style w:type="character" w:customStyle="1" w:styleId="BodyTextChar">
    <w:name w:val="Body Text Char"/>
    <w:aliases w:val="Char Char"/>
    <w:basedOn w:val="DefaultParagraphFont"/>
    <w:link w:val="BodyText"/>
    <w:uiPriority w:val="99"/>
    <w:locked/>
    <w:rsid w:val="00914558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220</Words>
  <Characters>1259</Characters>
  <Application>Microsoft Office Outlook</Application>
  <DocSecurity>0</DocSecurity>
  <Lines>0</Lines>
  <Paragraphs>0</Paragraphs>
  <ScaleCrop>false</ScaleCrop>
  <Company>Madjarovo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8</cp:revision>
  <dcterms:created xsi:type="dcterms:W3CDTF">2012-05-10T10:48:00Z</dcterms:created>
  <dcterms:modified xsi:type="dcterms:W3CDTF">2013-07-03T08:39:00Z</dcterms:modified>
</cp:coreProperties>
</file>